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2E1EE9" w14:textId="5372A108" w:rsidR="001D4844" w:rsidRDefault="00166091" w:rsidP="001D4844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u w:val="single"/>
          <w:lang w:val="en-GB"/>
        </w:rPr>
        <w:t>Ralph CHAMBERLEYN</w:t>
      </w:r>
      <w:r>
        <w:rPr>
          <w:rFonts w:cs="Times New Roman"/>
          <w:szCs w:val="24"/>
          <w:lang w:val="en-GB"/>
        </w:rPr>
        <w:t xml:space="preserve">       (d.ca.1428)</w:t>
      </w:r>
    </w:p>
    <w:p w14:paraId="4AA40DA7" w14:textId="77777777" w:rsidR="00166091" w:rsidRDefault="00166091" w:rsidP="001D4844">
      <w:pPr>
        <w:pStyle w:val="NoSpacing"/>
        <w:rPr>
          <w:rFonts w:cs="Times New Roman"/>
          <w:szCs w:val="24"/>
          <w:lang w:val="en-GB"/>
        </w:rPr>
      </w:pPr>
    </w:p>
    <w:p w14:paraId="02956163" w14:textId="77777777" w:rsidR="00166091" w:rsidRDefault="00166091" w:rsidP="001D4844">
      <w:pPr>
        <w:pStyle w:val="NoSpacing"/>
        <w:rPr>
          <w:rFonts w:cs="Times New Roman"/>
          <w:szCs w:val="24"/>
          <w:lang w:val="en-GB"/>
        </w:rPr>
      </w:pPr>
    </w:p>
    <w:p w14:paraId="36D10BF4" w14:textId="1A7E2641" w:rsidR="00166091" w:rsidRDefault="00166091" w:rsidP="001D4844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10 Feb.1428</w:t>
      </w:r>
      <w:r>
        <w:rPr>
          <w:rFonts w:cs="Times New Roman"/>
          <w:szCs w:val="24"/>
          <w:lang w:val="en-GB"/>
        </w:rPr>
        <w:tab/>
        <w:t>Writ of diem clausit extremum to the Escheator of Suffolk.</w:t>
      </w:r>
    </w:p>
    <w:p w14:paraId="1466F55F" w14:textId="3D44C190" w:rsidR="00166091" w:rsidRDefault="00166091" w:rsidP="001D4844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>(C.F.R. 1422-30 p.188)</w:t>
      </w:r>
    </w:p>
    <w:p w14:paraId="6F2D6B2A" w14:textId="77777777" w:rsidR="00166091" w:rsidRDefault="00166091" w:rsidP="001D4844">
      <w:pPr>
        <w:pStyle w:val="NoSpacing"/>
        <w:rPr>
          <w:rFonts w:cs="Times New Roman"/>
          <w:szCs w:val="24"/>
          <w:lang w:val="en-GB"/>
        </w:rPr>
      </w:pPr>
    </w:p>
    <w:p w14:paraId="7577C7C9" w14:textId="77777777" w:rsidR="00166091" w:rsidRDefault="00166091" w:rsidP="001D4844">
      <w:pPr>
        <w:pStyle w:val="NoSpacing"/>
        <w:rPr>
          <w:rFonts w:cs="Times New Roman"/>
          <w:szCs w:val="24"/>
          <w:lang w:val="en-GB"/>
        </w:rPr>
      </w:pPr>
    </w:p>
    <w:p w14:paraId="7F3F21D5" w14:textId="1B5FF9EA" w:rsidR="00166091" w:rsidRPr="00166091" w:rsidRDefault="00166091" w:rsidP="001D4844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25 March 2024</w:t>
      </w:r>
    </w:p>
    <w:p w14:paraId="5B23CFE8" w14:textId="21A1189B" w:rsidR="001D4844" w:rsidRPr="001D4844" w:rsidRDefault="001D4844" w:rsidP="001D4844">
      <w:pPr>
        <w:pStyle w:val="NoSpacing"/>
        <w:rPr>
          <w:rFonts w:cs="Times New Roman"/>
          <w:szCs w:val="24"/>
          <w:lang w:val="en-GB"/>
        </w:rPr>
      </w:pPr>
    </w:p>
    <w:p w14:paraId="4ECBE2A3" w14:textId="360DC73C" w:rsidR="001D4844" w:rsidRPr="001D4844" w:rsidRDefault="001D4844" w:rsidP="009139A6">
      <w:pPr>
        <w:pStyle w:val="NoSpacing"/>
        <w:rPr>
          <w:rFonts w:cs="Times New Roman"/>
          <w:szCs w:val="24"/>
        </w:rPr>
      </w:pPr>
    </w:p>
    <w:sectPr w:rsidR="001D4844" w:rsidRPr="001D484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746BB9" w14:textId="77777777" w:rsidR="001D4844" w:rsidRDefault="001D4844" w:rsidP="009139A6">
      <w:r>
        <w:separator/>
      </w:r>
    </w:p>
  </w:endnote>
  <w:endnote w:type="continuationSeparator" w:id="0">
    <w:p w14:paraId="18A937AF" w14:textId="77777777" w:rsidR="001D4844" w:rsidRDefault="001D484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BB8C2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43C85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10DC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86DE4C" w14:textId="77777777" w:rsidR="001D4844" w:rsidRDefault="001D4844" w:rsidP="009139A6">
      <w:r>
        <w:separator/>
      </w:r>
    </w:p>
  </w:footnote>
  <w:footnote w:type="continuationSeparator" w:id="0">
    <w:p w14:paraId="0D432A46" w14:textId="77777777" w:rsidR="001D4844" w:rsidRDefault="001D484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C3ED4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9BA6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2FE53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4844"/>
    <w:rsid w:val="00056C0F"/>
    <w:rsid w:val="000666E0"/>
    <w:rsid w:val="00166091"/>
    <w:rsid w:val="001D4844"/>
    <w:rsid w:val="002510B7"/>
    <w:rsid w:val="00270799"/>
    <w:rsid w:val="002D5538"/>
    <w:rsid w:val="00435D72"/>
    <w:rsid w:val="005C130B"/>
    <w:rsid w:val="00826F5C"/>
    <w:rsid w:val="009139A6"/>
    <w:rsid w:val="009411C2"/>
    <w:rsid w:val="009448BB"/>
    <w:rsid w:val="00947624"/>
    <w:rsid w:val="00A3176C"/>
    <w:rsid w:val="00A60E6F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F14F68"/>
  <w15:chartTrackingRefBased/>
  <w15:docId w15:val="{8CF8B74B-8829-4097-BD6B-7539F596E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D484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68</TotalTime>
  <Pages>1</Pages>
  <Words>22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2024-03-25T10:26:00Z</dcterms:created>
  <dcterms:modified xsi:type="dcterms:W3CDTF">2024-03-25T11:46:00Z</dcterms:modified>
</cp:coreProperties>
</file>